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0"/>
              <w14:checkedState w14:val="2611" w14:font="Segoe UI Symbol"/>
              <w14:uncheckedState w14:val="2610" w14:font="MS Gothic"/>
            </w14:checkbox>
          </w:sdtPr>
          <w:sdtEndPr/>
          <w:sdtContent>
            <w:tc>
              <w:tcPr>
                <w:tcW w:w="1836" w:type="dxa"/>
                <w:vAlign w:val="center"/>
              </w:tcPr>
              <w:p w14:paraId="631257A1" w14:textId="00538592" w:rsidR="00065B63" w:rsidRPr="00065B63" w:rsidRDefault="00694C2F" w:rsidP="00F0618C">
                <w:pPr>
                  <w:jc w:val="center"/>
                  <w:rPr>
                    <w:rFonts w:ascii="Times New Roman" w:hAnsi="Times New Roman" w:cs="Times New Roman"/>
                  </w:rPr>
                </w:pPr>
                <w:r>
                  <w:rPr>
                    <w:rFonts w:ascii="MS Gothic" w:eastAsia="MS Gothic" w:hAnsi="MS Gothic" w:cs="Times New Roman" w:hint="eastAsia"/>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974CFC"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2559E6F7"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2DF0630B" w:rsidR="00065B63" w:rsidRDefault="00955A18"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0"/>
                <w14:checkedState w14:val="2611" w14:font="Segoe UI Symbol"/>
                <w14:uncheckedState w14:val="2610" w14:font="MS Gothic"/>
              </w14:checkbox>
            </w:sdtPr>
            <w:sdtEndPr/>
            <w:sdtContent>
              <w:p w14:paraId="631257BC" w14:textId="063E1163" w:rsidR="00065B63" w:rsidRDefault="009C322E"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277336911"/>
              <w14:checkbox>
                <w14:checked w14:val="0"/>
                <w14:checkedState w14:val="2611" w14:font="Segoe UI Symbol"/>
                <w14:uncheckedState w14:val="2610" w14:font="MS Gothic"/>
              </w14:checkbox>
            </w:sdtPr>
            <w:sdtEndPr/>
            <w:sdtContent>
              <w:p w14:paraId="631257BD" w14:textId="7A936A47" w:rsidR="00F0618C" w:rsidRDefault="00955A18" w:rsidP="00065B63">
                <w:pPr>
                  <w:jc w:val="center"/>
                  <w:rPr>
                    <w:rFonts w:ascii="MS Gothic" w:eastAsia="MS Gothic" w:hAnsi="MS Gothic" w:cs="Times New Roman"/>
                    <w:sz w:val="24"/>
                    <w:szCs w:val="24"/>
                  </w:rPr>
                </w:pPr>
                <w:r>
                  <w:rPr>
                    <w:rFonts w:ascii="MS Gothic" w:eastAsia="MS Gothic" w:hAnsi="MS Gothic" w:cs="Times New Roman" w:hint="eastAsia"/>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2609253C" w:rsidR="00F0618C" w:rsidRDefault="00163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0"/>
              <w14:checkedState w14:val="2611" w14:font="Segoe UI Symbol"/>
              <w14:uncheckedState w14:val="2610" w14:font="MS Gothic"/>
            </w14:checkbox>
          </w:sdtPr>
          <w:sdtEndPr/>
          <w:sdtContent>
            <w:tc>
              <w:tcPr>
                <w:tcW w:w="1836" w:type="dxa"/>
                <w:vAlign w:val="center"/>
              </w:tcPr>
              <w:p w14:paraId="631257D7" w14:textId="5CCD7A3C" w:rsidR="00F0618C" w:rsidRDefault="001418C1"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23E13009" w:rsidR="00F0618C" w:rsidRDefault="007F6568"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79E6418B" w:rsidR="00687256" w:rsidRDefault="000E2C3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2E0"/>
    <w:rsid w:val="000B3D4A"/>
    <w:rsid w:val="000B51A7"/>
    <w:rsid w:val="000B5AE1"/>
    <w:rsid w:val="000C03C7"/>
    <w:rsid w:val="000C38BD"/>
    <w:rsid w:val="000D0B09"/>
    <w:rsid w:val="000D13DB"/>
    <w:rsid w:val="000D2787"/>
    <w:rsid w:val="000D2AB2"/>
    <w:rsid w:val="000D492A"/>
    <w:rsid w:val="000D5BBF"/>
    <w:rsid w:val="000D7D56"/>
    <w:rsid w:val="000E10F7"/>
    <w:rsid w:val="000E1991"/>
    <w:rsid w:val="000E2C3C"/>
    <w:rsid w:val="000E4AF9"/>
    <w:rsid w:val="000E4E1C"/>
    <w:rsid w:val="000E4FBE"/>
    <w:rsid w:val="000E505D"/>
    <w:rsid w:val="000E54A0"/>
    <w:rsid w:val="000E7385"/>
    <w:rsid w:val="000E7DA6"/>
    <w:rsid w:val="000F1080"/>
    <w:rsid w:val="000F48FA"/>
    <w:rsid w:val="000F4F54"/>
    <w:rsid w:val="000F67A4"/>
    <w:rsid w:val="00100825"/>
    <w:rsid w:val="001017E9"/>
    <w:rsid w:val="00103494"/>
    <w:rsid w:val="0010602C"/>
    <w:rsid w:val="00106E6A"/>
    <w:rsid w:val="001070E5"/>
    <w:rsid w:val="00110F9F"/>
    <w:rsid w:val="001146CB"/>
    <w:rsid w:val="00115E78"/>
    <w:rsid w:val="00116E7A"/>
    <w:rsid w:val="001201BE"/>
    <w:rsid w:val="001214C0"/>
    <w:rsid w:val="00121F14"/>
    <w:rsid w:val="00122A14"/>
    <w:rsid w:val="001239D2"/>
    <w:rsid w:val="00123CEA"/>
    <w:rsid w:val="001311EF"/>
    <w:rsid w:val="00135321"/>
    <w:rsid w:val="00135375"/>
    <w:rsid w:val="00140B02"/>
    <w:rsid w:val="001418C1"/>
    <w:rsid w:val="00141D7F"/>
    <w:rsid w:val="001442E1"/>
    <w:rsid w:val="001461E2"/>
    <w:rsid w:val="0014692C"/>
    <w:rsid w:val="00147BD0"/>
    <w:rsid w:val="0015452F"/>
    <w:rsid w:val="0015500A"/>
    <w:rsid w:val="00155EC6"/>
    <w:rsid w:val="00161120"/>
    <w:rsid w:val="00163568"/>
    <w:rsid w:val="00163A07"/>
    <w:rsid w:val="00166D06"/>
    <w:rsid w:val="00166F2F"/>
    <w:rsid w:val="0017137B"/>
    <w:rsid w:val="00174070"/>
    <w:rsid w:val="001741D1"/>
    <w:rsid w:val="00174885"/>
    <w:rsid w:val="001777EF"/>
    <w:rsid w:val="001801D0"/>
    <w:rsid w:val="001826A7"/>
    <w:rsid w:val="001A0AF2"/>
    <w:rsid w:val="001A0C50"/>
    <w:rsid w:val="001A2064"/>
    <w:rsid w:val="001A4835"/>
    <w:rsid w:val="001B2025"/>
    <w:rsid w:val="001B3495"/>
    <w:rsid w:val="001C32E1"/>
    <w:rsid w:val="001C5015"/>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4BD1"/>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0D10"/>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6400"/>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1D67"/>
    <w:rsid w:val="00473002"/>
    <w:rsid w:val="0047444E"/>
    <w:rsid w:val="004771A2"/>
    <w:rsid w:val="0048120A"/>
    <w:rsid w:val="004818A0"/>
    <w:rsid w:val="00483363"/>
    <w:rsid w:val="00485FFD"/>
    <w:rsid w:val="00486C38"/>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1ED5"/>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2C97"/>
    <w:rsid w:val="00627992"/>
    <w:rsid w:val="0063379C"/>
    <w:rsid w:val="00633AE6"/>
    <w:rsid w:val="00640471"/>
    <w:rsid w:val="00640816"/>
    <w:rsid w:val="006421CD"/>
    <w:rsid w:val="006422C6"/>
    <w:rsid w:val="0064389F"/>
    <w:rsid w:val="006443D4"/>
    <w:rsid w:val="006444F9"/>
    <w:rsid w:val="00646362"/>
    <w:rsid w:val="006464F0"/>
    <w:rsid w:val="0064694F"/>
    <w:rsid w:val="0065220C"/>
    <w:rsid w:val="00653BEA"/>
    <w:rsid w:val="00654CB9"/>
    <w:rsid w:val="00654CED"/>
    <w:rsid w:val="006801C1"/>
    <w:rsid w:val="00680344"/>
    <w:rsid w:val="00687256"/>
    <w:rsid w:val="00691060"/>
    <w:rsid w:val="006917BC"/>
    <w:rsid w:val="00693689"/>
    <w:rsid w:val="00694C2F"/>
    <w:rsid w:val="00695837"/>
    <w:rsid w:val="00697263"/>
    <w:rsid w:val="006A1DDB"/>
    <w:rsid w:val="006A69B1"/>
    <w:rsid w:val="006A736D"/>
    <w:rsid w:val="006A762E"/>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05C7C"/>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7F5236"/>
    <w:rsid w:val="007F6568"/>
    <w:rsid w:val="00804D38"/>
    <w:rsid w:val="00806C7C"/>
    <w:rsid w:val="008123A2"/>
    <w:rsid w:val="00812880"/>
    <w:rsid w:val="00815A2E"/>
    <w:rsid w:val="00815D6A"/>
    <w:rsid w:val="00816426"/>
    <w:rsid w:val="00816782"/>
    <w:rsid w:val="00824DA8"/>
    <w:rsid w:val="0082675B"/>
    <w:rsid w:val="0082749C"/>
    <w:rsid w:val="008347A3"/>
    <w:rsid w:val="00836FAD"/>
    <w:rsid w:val="008407AC"/>
    <w:rsid w:val="00845C69"/>
    <w:rsid w:val="00846F30"/>
    <w:rsid w:val="0085104C"/>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97441"/>
    <w:rsid w:val="008A452A"/>
    <w:rsid w:val="008A6FBD"/>
    <w:rsid w:val="008B08EC"/>
    <w:rsid w:val="008B1BA1"/>
    <w:rsid w:val="008B38E5"/>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238B0"/>
    <w:rsid w:val="00931CF5"/>
    <w:rsid w:val="00936AC3"/>
    <w:rsid w:val="00940384"/>
    <w:rsid w:val="0094072A"/>
    <w:rsid w:val="00941AF9"/>
    <w:rsid w:val="009420AE"/>
    <w:rsid w:val="009444D7"/>
    <w:rsid w:val="009447A0"/>
    <w:rsid w:val="0094599B"/>
    <w:rsid w:val="00945DD4"/>
    <w:rsid w:val="00952585"/>
    <w:rsid w:val="00955076"/>
    <w:rsid w:val="00955A18"/>
    <w:rsid w:val="009573AF"/>
    <w:rsid w:val="00963364"/>
    <w:rsid w:val="00963683"/>
    <w:rsid w:val="0096633F"/>
    <w:rsid w:val="00970A0A"/>
    <w:rsid w:val="009712C8"/>
    <w:rsid w:val="00971D49"/>
    <w:rsid w:val="00972319"/>
    <w:rsid w:val="0097372E"/>
    <w:rsid w:val="00974641"/>
    <w:rsid w:val="00974CFC"/>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2BAE"/>
    <w:rsid w:val="009C304E"/>
    <w:rsid w:val="009C322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2718"/>
    <w:rsid w:val="00A74D6F"/>
    <w:rsid w:val="00A75FE8"/>
    <w:rsid w:val="00A803AD"/>
    <w:rsid w:val="00A80AD1"/>
    <w:rsid w:val="00A80C55"/>
    <w:rsid w:val="00A80E30"/>
    <w:rsid w:val="00A81B13"/>
    <w:rsid w:val="00A82229"/>
    <w:rsid w:val="00A84757"/>
    <w:rsid w:val="00A84DD7"/>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DCC"/>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D7E09"/>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0D1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4E16"/>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3E8"/>
    <w:rsid w:val="00DF3C98"/>
    <w:rsid w:val="00E03E3E"/>
    <w:rsid w:val="00E07116"/>
    <w:rsid w:val="00E10426"/>
    <w:rsid w:val="00E10FFE"/>
    <w:rsid w:val="00E11795"/>
    <w:rsid w:val="00E14585"/>
    <w:rsid w:val="00E1539D"/>
    <w:rsid w:val="00E17F48"/>
    <w:rsid w:val="00E21010"/>
    <w:rsid w:val="00E2213B"/>
    <w:rsid w:val="00E24856"/>
    <w:rsid w:val="00E27EC4"/>
    <w:rsid w:val="00E30C99"/>
    <w:rsid w:val="00E328CC"/>
    <w:rsid w:val="00E32D2F"/>
    <w:rsid w:val="00E4129C"/>
    <w:rsid w:val="00E4263C"/>
    <w:rsid w:val="00E427DE"/>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97A5C"/>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287E"/>
    <w:rsid w:val="00ED39A0"/>
    <w:rsid w:val="00ED5D60"/>
    <w:rsid w:val="00ED6649"/>
    <w:rsid w:val="00EE105F"/>
    <w:rsid w:val="00EE27CE"/>
    <w:rsid w:val="00EE35D1"/>
    <w:rsid w:val="00EE4F4B"/>
    <w:rsid w:val="00EE584F"/>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17CF3"/>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3622"/>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0</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2025-08-13T06:41:00Z</dcterms:created>
  <dcterms:modified xsi:type="dcterms:W3CDTF">2025-08-13T06:41:00Z</dcterms:modified>
</cp:coreProperties>
</file>